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A3" w:rsidRPr="007328F8" w:rsidRDefault="00D83BA3" w:rsidP="007328F8">
      <w:pPr>
        <w:pStyle w:val="Heading1"/>
        <w:jc w:val="center"/>
        <w:rPr>
          <w:sz w:val="28"/>
          <w:szCs w:val="28"/>
        </w:rPr>
      </w:pPr>
      <w:r w:rsidRPr="007328F8">
        <w:rPr>
          <w:sz w:val="28"/>
          <w:szCs w:val="28"/>
        </w:rPr>
        <w:t>группа ЭМ-9-12  УО «ЖГМК»</w:t>
      </w:r>
      <w:bookmarkStart w:id="0" w:name="_GoBack"/>
      <w:bookmarkEnd w:id="0"/>
    </w:p>
    <w:p w:rsidR="00D83BA3" w:rsidRPr="00DB1BF1" w:rsidRDefault="00D83BA3" w:rsidP="007328F8">
      <w:pPr>
        <w:jc w:val="center"/>
        <w:rPr>
          <w:b/>
          <w:bCs/>
          <w:sz w:val="36"/>
          <w:szCs w:val="36"/>
        </w:rPr>
      </w:pPr>
      <w:r w:rsidRPr="00DB1BF1">
        <w:rPr>
          <w:b/>
          <w:bCs/>
          <w:sz w:val="36"/>
          <w:szCs w:val="36"/>
        </w:rPr>
        <w:t>Приглашаются в УК 28.07.2016</w:t>
      </w:r>
    </w:p>
    <w:tbl>
      <w:tblPr>
        <w:tblW w:w="1105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4853"/>
        <w:gridCol w:w="1525"/>
        <w:gridCol w:w="4145"/>
      </w:tblGrid>
      <w:tr w:rsidR="00D83BA3" w:rsidRPr="007328F8">
        <w:trPr>
          <w:trHeight w:val="622"/>
        </w:trPr>
        <w:tc>
          <w:tcPr>
            <w:tcW w:w="534" w:type="dxa"/>
            <w:vAlign w:val="center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№</w:t>
            </w:r>
          </w:p>
        </w:tc>
        <w:tc>
          <w:tcPr>
            <w:tcW w:w="4853" w:type="dxa"/>
            <w:vAlign w:val="center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Ф. И. О.</w:t>
            </w:r>
          </w:p>
        </w:tc>
        <w:tc>
          <w:tcPr>
            <w:tcW w:w="1525" w:type="dxa"/>
            <w:vAlign w:val="center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Цех</w:t>
            </w:r>
          </w:p>
        </w:tc>
        <w:tc>
          <w:tcPr>
            <w:tcW w:w="4145" w:type="dxa"/>
            <w:vAlign w:val="center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Профессии и разряд</w:t>
            </w:r>
          </w:p>
        </w:tc>
      </w:tr>
      <w:tr w:rsidR="00D83BA3" w:rsidRPr="007328F8">
        <w:trPr>
          <w:trHeight w:val="275"/>
        </w:trPr>
        <w:tc>
          <w:tcPr>
            <w:tcW w:w="534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3" w:type="dxa"/>
          </w:tcPr>
          <w:p w:rsidR="00D83BA3" w:rsidRPr="00DE40AB" w:rsidRDefault="00D83BA3" w:rsidP="00DE40AB">
            <w:pPr>
              <w:spacing w:afterLines="60"/>
              <w:rPr>
                <w:color w:val="000000"/>
                <w:sz w:val="28"/>
                <w:szCs w:val="28"/>
              </w:rPr>
            </w:pPr>
            <w:r w:rsidRPr="00DE40AB">
              <w:rPr>
                <w:color w:val="000000"/>
                <w:sz w:val="28"/>
                <w:szCs w:val="28"/>
              </w:rPr>
              <w:t>Боленков Евгений Васильевич</w:t>
            </w:r>
          </w:p>
        </w:tc>
        <w:tc>
          <w:tcPr>
            <w:tcW w:w="1525" w:type="dxa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ЭСПЦ-2</w:t>
            </w:r>
          </w:p>
        </w:tc>
        <w:tc>
          <w:tcPr>
            <w:tcW w:w="4145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Подручный сталевара УВОС, 4 р.</w:t>
            </w:r>
          </w:p>
        </w:tc>
      </w:tr>
      <w:tr w:rsidR="00D83BA3" w:rsidRPr="007328F8">
        <w:trPr>
          <w:trHeight w:val="275"/>
        </w:trPr>
        <w:tc>
          <w:tcPr>
            <w:tcW w:w="534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3" w:type="dxa"/>
          </w:tcPr>
          <w:p w:rsidR="00D83BA3" w:rsidRPr="00DE40AB" w:rsidRDefault="00D83BA3" w:rsidP="00DE40AB">
            <w:pPr>
              <w:spacing w:afterLines="60"/>
              <w:rPr>
                <w:color w:val="000000"/>
                <w:sz w:val="28"/>
                <w:szCs w:val="28"/>
              </w:rPr>
            </w:pPr>
            <w:r w:rsidRPr="00DE40AB">
              <w:rPr>
                <w:color w:val="000000"/>
                <w:sz w:val="28"/>
                <w:szCs w:val="28"/>
              </w:rPr>
              <w:t>Гончаров Роман Александрович</w:t>
            </w:r>
          </w:p>
        </w:tc>
        <w:tc>
          <w:tcPr>
            <w:tcW w:w="1525" w:type="dxa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ЭСПЦ-1</w:t>
            </w:r>
          </w:p>
        </w:tc>
        <w:tc>
          <w:tcPr>
            <w:tcW w:w="4145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Разливщик  стали, 4 р.</w:t>
            </w:r>
          </w:p>
        </w:tc>
      </w:tr>
      <w:tr w:rsidR="00D83BA3" w:rsidRPr="007328F8">
        <w:trPr>
          <w:trHeight w:val="275"/>
        </w:trPr>
        <w:tc>
          <w:tcPr>
            <w:tcW w:w="534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3" w:type="dxa"/>
          </w:tcPr>
          <w:p w:rsidR="00D83BA3" w:rsidRPr="00DE40AB" w:rsidRDefault="00D83BA3" w:rsidP="00DE40AB">
            <w:pPr>
              <w:spacing w:afterLines="60"/>
              <w:rPr>
                <w:color w:val="000000"/>
                <w:sz w:val="28"/>
                <w:szCs w:val="28"/>
              </w:rPr>
            </w:pPr>
            <w:r w:rsidRPr="00DE40AB">
              <w:rPr>
                <w:color w:val="000000"/>
                <w:sz w:val="28"/>
                <w:szCs w:val="28"/>
              </w:rPr>
              <w:t>Горелько Екатерина Викторовна</w:t>
            </w:r>
          </w:p>
        </w:tc>
        <w:tc>
          <w:tcPr>
            <w:tcW w:w="1525" w:type="dxa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ОТК</w:t>
            </w:r>
          </w:p>
        </w:tc>
        <w:tc>
          <w:tcPr>
            <w:tcW w:w="4145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Контролер в производстве черных металлов, 3 р.</w:t>
            </w:r>
          </w:p>
        </w:tc>
      </w:tr>
      <w:tr w:rsidR="00D83BA3" w:rsidRPr="007328F8">
        <w:trPr>
          <w:trHeight w:val="288"/>
        </w:trPr>
        <w:tc>
          <w:tcPr>
            <w:tcW w:w="534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3" w:type="dxa"/>
          </w:tcPr>
          <w:p w:rsidR="00D83BA3" w:rsidRPr="00DE40AB" w:rsidRDefault="00D83BA3" w:rsidP="00DE40AB">
            <w:pPr>
              <w:spacing w:afterLines="60"/>
              <w:rPr>
                <w:color w:val="000000"/>
                <w:sz w:val="28"/>
                <w:szCs w:val="28"/>
              </w:rPr>
            </w:pPr>
            <w:r w:rsidRPr="00DE40AB">
              <w:rPr>
                <w:color w:val="000000"/>
                <w:sz w:val="28"/>
                <w:szCs w:val="28"/>
              </w:rPr>
              <w:t>Демянчук Алексей Константинович</w:t>
            </w:r>
          </w:p>
        </w:tc>
        <w:tc>
          <w:tcPr>
            <w:tcW w:w="1525" w:type="dxa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ЭСПЦ-2</w:t>
            </w:r>
          </w:p>
        </w:tc>
        <w:tc>
          <w:tcPr>
            <w:tcW w:w="4145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Разливщик  стали, 4 р.</w:t>
            </w:r>
          </w:p>
        </w:tc>
      </w:tr>
      <w:tr w:rsidR="00D83BA3" w:rsidRPr="007328F8">
        <w:trPr>
          <w:trHeight w:val="275"/>
        </w:trPr>
        <w:tc>
          <w:tcPr>
            <w:tcW w:w="534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3" w:type="dxa"/>
          </w:tcPr>
          <w:p w:rsidR="00D83BA3" w:rsidRPr="00DE40AB" w:rsidRDefault="00D83BA3" w:rsidP="00DE40AB">
            <w:pPr>
              <w:spacing w:afterLines="60"/>
              <w:rPr>
                <w:color w:val="000000"/>
                <w:sz w:val="28"/>
                <w:szCs w:val="28"/>
              </w:rPr>
            </w:pPr>
            <w:r w:rsidRPr="00DE40AB">
              <w:rPr>
                <w:color w:val="000000"/>
                <w:sz w:val="28"/>
                <w:szCs w:val="28"/>
              </w:rPr>
              <w:t>Ковальчук Андрей Михайлович</w:t>
            </w:r>
          </w:p>
        </w:tc>
        <w:tc>
          <w:tcPr>
            <w:tcW w:w="1525" w:type="dxa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ЭСПЦ-2</w:t>
            </w:r>
          </w:p>
        </w:tc>
        <w:tc>
          <w:tcPr>
            <w:tcW w:w="4145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Разливщик  стали, 4 р.</w:t>
            </w:r>
          </w:p>
        </w:tc>
      </w:tr>
      <w:tr w:rsidR="00D83BA3" w:rsidRPr="007328F8">
        <w:trPr>
          <w:trHeight w:val="275"/>
        </w:trPr>
        <w:tc>
          <w:tcPr>
            <w:tcW w:w="534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3" w:type="dxa"/>
          </w:tcPr>
          <w:p w:rsidR="00D83BA3" w:rsidRPr="00DE40AB" w:rsidRDefault="00D83BA3" w:rsidP="00DE40AB">
            <w:pPr>
              <w:spacing w:afterLines="60"/>
              <w:rPr>
                <w:color w:val="000000"/>
                <w:sz w:val="28"/>
                <w:szCs w:val="28"/>
              </w:rPr>
            </w:pPr>
            <w:r w:rsidRPr="00DE40AB">
              <w:rPr>
                <w:color w:val="000000"/>
                <w:sz w:val="28"/>
                <w:szCs w:val="28"/>
              </w:rPr>
              <w:t>Маруга Виктория Николаевна</w:t>
            </w:r>
          </w:p>
        </w:tc>
        <w:tc>
          <w:tcPr>
            <w:tcW w:w="1525" w:type="dxa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ОТК</w:t>
            </w:r>
          </w:p>
        </w:tc>
        <w:tc>
          <w:tcPr>
            <w:tcW w:w="4145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Контролер в производстве черных металлов, 3 р.</w:t>
            </w:r>
          </w:p>
        </w:tc>
      </w:tr>
      <w:tr w:rsidR="00D83BA3" w:rsidRPr="007328F8">
        <w:trPr>
          <w:trHeight w:val="314"/>
        </w:trPr>
        <w:tc>
          <w:tcPr>
            <w:tcW w:w="534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3" w:type="dxa"/>
          </w:tcPr>
          <w:p w:rsidR="00D83BA3" w:rsidRPr="00DE40AB" w:rsidRDefault="00D83BA3" w:rsidP="00DE40AB">
            <w:pPr>
              <w:spacing w:afterLines="60"/>
              <w:rPr>
                <w:color w:val="000000"/>
                <w:sz w:val="28"/>
                <w:szCs w:val="28"/>
              </w:rPr>
            </w:pPr>
            <w:r w:rsidRPr="00DE40AB">
              <w:rPr>
                <w:color w:val="000000"/>
                <w:sz w:val="28"/>
                <w:szCs w:val="28"/>
              </w:rPr>
              <w:t>Моисеев Никита Дмитриевич</w:t>
            </w:r>
          </w:p>
        </w:tc>
        <w:tc>
          <w:tcPr>
            <w:tcW w:w="1525" w:type="dxa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ЭСПЦ-1</w:t>
            </w:r>
          </w:p>
        </w:tc>
        <w:tc>
          <w:tcPr>
            <w:tcW w:w="4145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Подручный сталевара электропечи, 4 р.</w:t>
            </w:r>
          </w:p>
        </w:tc>
      </w:tr>
      <w:tr w:rsidR="00D83BA3" w:rsidRPr="007328F8">
        <w:trPr>
          <w:trHeight w:val="301"/>
        </w:trPr>
        <w:tc>
          <w:tcPr>
            <w:tcW w:w="534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3" w:type="dxa"/>
          </w:tcPr>
          <w:p w:rsidR="00D83BA3" w:rsidRPr="00DE40AB" w:rsidRDefault="00D83BA3" w:rsidP="00DE40AB">
            <w:pPr>
              <w:spacing w:afterLines="60"/>
              <w:rPr>
                <w:color w:val="000000"/>
                <w:sz w:val="28"/>
                <w:szCs w:val="28"/>
              </w:rPr>
            </w:pPr>
            <w:r w:rsidRPr="00DE40AB">
              <w:rPr>
                <w:color w:val="000000"/>
                <w:sz w:val="28"/>
                <w:szCs w:val="28"/>
              </w:rPr>
              <w:t>Потапов Владислав Сергеевич</w:t>
            </w:r>
          </w:p>
        </w:tc>
        <w:tc>
          <w:tcPr>
            <w:tcW w:w="1525" w:type="dxa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ЭСПЦ-1</w:t>
            </w:r>
          </w:p>
        </w:tc>
        <w:tc>
          <w:tcPr>
            <w:tcW w:w="4145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 xml:space="preserve"> Подручный сталевара электропечи, 4 р.</w:t>
            </w:r>
          </w:p>
        </w:tc>
      </w:tr>
      <w:tr w:rsidR="00D83BA3" w:rsidRPr="007328F8">
        <w:trPr>
          <w:trHeight w:val="314"/>
        </w:trPr>
        <w:tc>
          <w:tcPr>
            <w:tcW w:w="534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3" w:type="dxa"/>
          </w:tcPr>
          <w:p w:rsidR="00D83BA3" w:rsidRPr="00DE40AB" w:rsidRDefault="00D83BA3" w:rsidP="00DE40AB">
            <w:pPr>
              <w:spacing w:afterLines="60"/>
              <w:rPr>
                <w:color w:val="000000"/>
                <w:sz w:val="28"/>
                <w:szCs w:val="28"/>
              </w:rPr>
            </w:pPr>
            <w:r w:rsidRPr="00DE40AB">
              <w:rPr>
                <w:color w:val="000000"/>
                <w:sz w:val="28"/>
                <w:szCs w:val="28"/>
              </w:rPr>
              <w:t>Ратников Владимир Сергеевич</w:t>
            </w:r>
          </w:p>
        </w:tc>
        <w:tc>
          <w:tcPr>
            <w:tcW w:w="1525" w:type="dxa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ЭСПЦ-1</w:t>
            </w:r>
          </w:p>
        </w:tc>
        <w:tc>
          <w:tcPr>
            <w:tcW w:w="4145" w:type="dxa"/>
          </w:tcPr>
          <w:p w:rsidR="00D83BA3" w:rsidRPr="00DE40AB" w:rsidRDefault="00D83BA3" w:rsidP="00DE40AB">
            <w:pPr>
              <w:spacing w:afterLines="60"/>
              <w:ind w:left="108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Разливщик  стали, 4 р.</w:t>
            </w:r>
          </w:p>
        </w:tc>
      </w:tr>
      <w:tr w:rsidR="00D83BA3" w:rsidRPr="007328F8">
        <w:trPr>
          <w:trHeight w:val="288"/>
        </w:trPr>
        <w:tc>
          <w:tcPr>
            <w:tcW w:w="534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853" w:type="dxa"/>
          </w:tcPr>
          <w:p w:rsidR="00D83BA3" w:rsidRPr="00DE40AB" w:rsidRDefault="00D83BA3" w:rsidP="00DE40AB">
            <w:pPr>
              <w:spacing w:afterLines="60"/>
              <w:rPr>
                <w:color w:val="000000"/>
                <w:sz w:val="28"/>
                <w:szCs w:val="28"/>
              </w:rPr>
            </w:pPr>
            <w:r w:rsidRPr="00DE40AB">
              <w:rPr>
                <w:color w:val="000000"/>
                <w:sz w:val="28"/>
                <w:szCs w:val="28"/>
              </w:rPr>
              <w:t>Селицкий Павел Иванович</w:t>
            </w:r>
          </w:p>
        </w:tc>
        <w:tc>
          <w:tcPr>
            <w:tcW w:w="1525" w:type="dxa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ЭСПЦ-1</w:t>
            </w:r>
          </w:p>
        </w:tc>
        <w:tc>
          <w:tcPr>
            <w:tcW w:w="4145" w:type="dxa"/>
          </w:tcPr>
          <w:p w:rsidR="00D83BA3" w:rsidRPr="00DE40AB" w:rsidRDefault="00D83BA3" w:rsidP="00DE40AB">
            <w:pPr>
              <w:spacing w:afterLines="60"/>
              <w:ind w:left="108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Подручный сталевара электропечи, 4 р.</w:t>
            </w:r>
          </w:p>
        </w:tc>
      </w:tr>
      <w:tr w:rsidR="00D83BA3" w:rsidRPr="007328F8">
        <w:trPr>
          <w:trHeight w:val="248"/>
        </w:trPr>
        <w:tc>
          <w:tcPr>
            <w:tcW w:w="534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53" w:type="dxa"/>
          </w:tcPr>
          <w:p w:rsidR="00D83BA3" w:rsidRPr="00DE40AB" w:rsidRDefault="00D83BA3" w:rsidP="00DE40AB">
            <w:pPr>
              <w:spacing w:afterLines="60"/>
              <w:rPr>
                <w:color w:val="000000"/>
                <w:sz w:val="28"/>
                <w:szCs w:val="28"/>
              </w:rPr>
            </w:pPr>
            <w:r w:rsidRPr="00DE40AB">
              <w:rPr>
                <w:color w:val="000000"/>
                <w:sz w:val="28"/>
                <w:szCs w:val="28"/>
              </w:rPr>
              <w:t>Тайманова Татьяна Сергеевна</w:t>
            </w:r>
          </w:p>
        </w:tc>
        <w:tc>
          <w:tcPr>
            <w:tcW w:w="1525" w:type="dxa"/>
          </w:tcPr>
          <w:p w:rsidR="00D83BA3" w:rsidRPr="00DE40AB" w:rsidRDefault="00D83BA3" w:rsidP="00DE40AB">
            <w:pPr>
              <w:spacing w:afterLines="60"/>
              <w:jc w:val="both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 xml:space="preserve">    ОТК</w:t>
            </w:r>
          </w:p>
        </w:tc>
        <w:tc>
          <w:tcPr>
            <w:tcW w:w="4145" w:type="dxa"/>
          </w:tcPr>
          <w:p w:rsidR="00D83BA3" w:rsidRPr="00DE40AB" w:rsidRDefault="00D83BA3" w:rsidP="00DE40AB">
            <w:pPr>
              <w:spacing w:afterLines="60"/>
              <w:ind w:left="108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Контролер в производстве черных металлов, 3 р.</w:t>
            </w:r>
          </w:p>
        </w:tc>
      </w:tr>
      <w:tr w:rsidR="00D83BA3" w:rsidRPr="007328F8">
        <w:trPr>
          <w:trHeight w:val="248"/>
        </w:trPr>
        <w:tc>
          <w:tcPr>
            <w:tcW w:w="534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53" w:type="dxa"/>
          </w:tcPr>
          <w:p w:rsidR="00D83BA3" w:rsidRPr="00DE40AB" w:rsidRDefault="00D83BA3" w:rsidP="00DE40AB">
            <w:pPr>
              <w:spacing w:afterLines="60"/>
              <w:rPr>
                <w:color w:val="000000"/>
                <w:sz w:val="28"/>
                <w:szCs w:val="28"/>
              </w:rPr>
            </w:pPr>
            <w:r w:rsidRPr="00DE40AB">
              <w:rPr>
                <w:color w:val="000000"/>
                <w:sz w:val="28"/>
                <w:szCs w:val="28"/>
              </w:rPr>
              <w:t>Ткачев Андрей Викторович</w:t>
            </w:r>
          </w:p>
        </w:tc>
        <w:tc>
          <w:tcPr>
            <w:tcW w:w="1525" w:type="dxa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ЭСПЦ-2</w:t>
            </w:r>
          </w:p>
        </w:tc>
        <w:tc>
          <w:tcPr>
            <w:tcW w:w="4145" w:type="dxa"/>
          </w:tcPr>
          <w:p w:rsidR="00D83BA3" w:rsidRPr="00DE40AB" w:rsidRDefault="00D83BA3" w:rsidP="00DE40AB">
            <w:pPr>
              <w:spacing w:afterLines="60"/>
              <w:ind w:left="108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Разливщик  стали , 4 р.</w:t>
            </w:r>
          </w:p>
        </w:tc>
      </w:tr>
      <w:tr w:rsidR="00D83BA3" w:rsidRPr="007328F8">
        <w:trPr>
          <w:trHeight w:val="248"/>
        </w:trPr>
        <w:tc>
          <w:tcPr>
            <w:tcW w:w="534" w:type="dxa"/>
          </w:tcPr>
          <w:p w:rsidR="00D83BA3" w:rsidRPr="00DE40AB" w:rsidRDefault="00D83BA3" w:rsidP="00DE40AB">
            <w:pPr>
              <w:spacing w:afterLines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53" w:type="dxa"/>
          </w:tcPr>
          <w:p w:rsidR="00D83BA3" w:rsidRPr="00DE40AB" w:rsidRDefault="00D83BA3" w:rsidP="00DE40AB">
            <w:pPr>
              <w:spacing w:afterLines="60"/>
              <w:rPr>
                <w:color w:val="000000"/>
                <w:sz w:val="28"/>
                <w:szCs w:val="28"/>
              </w:rPr>
            </w:pPr>
            <w:r w:rsidRPr="00DE40AB">
              <w:rPr>
                <w:color w:val="000000"/>
                <w:sz w:val="28"/>
                <w:szCs w:val="28"/>
              </w:rPr>
              <w:t>Хоронеко Илья Александрович</w:t>
            </w:r>
          </w:p>
        </w:tc>
        <w:tc>
          <w:tcPr>
            <w:tcW w:w="1525" w:type="dxa"/>
          </w:tcPr>
          <w:p w:rsidR="00D83BA3" w:rsidRPr="00DE40AB" w:rsidRDefault="00D83BA3" w:rsidP="00DE40AB">
            <w:pPr>
              <w:spacing w:afterLines="60"/>
              <w:jc w:val="center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ЭСПЦ-2</w:t>
            </w:r>
          </w:p>
        </w:tc>
        <w:tc>
          <w:tcPr>
            <w:tcW w:w="4145" w:type="dxa"/>
          </w:tcPr>
          <w:p w:rsidR="00D83BA3" w:rsidRPr="00DE40AB" w:rsidRDefault="00D83BA3" w:rsidP="00DE40AB">
            <w:pPr>
              <w:spacing w:afterLines="60"/>
              <w:ind w:left="108"/>
              <w:rPr>
                <w:sz w:val="28"/>
                <w:szCs w:val="28"/>
              </w:rPr>
            </w:pPr>
            <w:r w:rsidRPr="00DE40AB">
              <w:rPr>
                <w:sz w:val="28"/>
                <w:szCs w:val="28"/>
              </w:rPr>
              <w:t>Подручный сталевара электропечи, 4 р.</w:t>
            </w:r>
          </w:p>
        </w:tc>
      </w:tr>
    </w:tbl>
    <w:p w:rsidR="00D83BA3" w:rsidRPr="007328F8" w:rsidRDefault="00D83BA3" w:rsidP="00F52AA6">
      <w:pPr>
        <w:rPr>
          <w:sz w:val="28"/>
          <w:szCs w:val="28"/>
        </w:rPr>
      </w:pPr>
    </w:p>
    <w:p w:rsidR="00D83BA3" w:rsidRPr="007328F8" w:rsidRDefault="00D83BA3" w:rsidP="006F0132">
      <w:pPr>
        <w:rPr>
          <w:sz w:val="28"/>
          <w:szCs w:val="28"/>
        </w:rPr>
      </w:pPr>
    </w:p>
    <w:sectPr w:rsidR="00D83BA3" w:rsidRPr="007328F8" w:rsidSect="006B59A3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11272"/>
    <w:multiLevelType w:val="hybridMultilevel"/>
    <w:tmpl w:val="CEF8988C"/>
    <w:lvl w:ilvl="0" w:tplc="BD3891F4">
      <w:start w:val="1"/>
      <w:numFmt w:val="decimal"/>
      <w:suff w:val="nothing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>
      <w:start w:val="1"/>
      <w:numFmt w:val="decimal"/>
      <w:lvlText w:val="%4."/>
      <w:lvlJc w:val="left"/>
      <w:pPr>
        <w:ind w:left="4298" w:hanging="360"/>
      </w:pPr>
    </w:lvl>
    <w:lvl w:ilvl="4" w:tplc="04190019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>
      <w:start w:val="1"/>
      <w:numFmt w:val="decimal"/>
      <w:lvlText w:val="%7."/>
      <w:lvlJc w:val="left"/>
      <w:pPr>
        <w:ind w:left="6458" w:hanging="360"/>
      </w:pPr>
    </w:lvl>
    <w:lvl w:ilvl="7" w:tplc="04190019">
      <w:start w:val="1"/>
      <w:numFmt w:val="lowerLetter"/>
      <w:lvlText w:val="%8."/>
      <w:lvlJc w:val="left"/>
      <w:pPr>
        <w:ind w:left="7178" w:hanging="360"/>
      </w:pPr>
    </w:lvl>
    <w:lvl w:ilvl="8" w:tplc="0419001B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D95"/>
    <w:rsid w:val="001725B1"/>
    <w:rsid w:val="00275DDF"/>
    <w:rsid w:val="002845AC"/>
    <w:rsid w:val="002E16AB"/>
    <w:rsid w:val="00322902"/>
    <w:rsid w:val="00426446"/>
    <w:rsid w:val="0046630E"/>
    <w:rsid w:val="004A0DB9"/>
    <w:rsid w:val="00566BC4"/>
    <w:rsid w:val="00586A61"/>
    <w:rsid w:val="005D090E"/>
    <w:rsid w:val="006B59A3"/>
    <w:rsid w:val="006C0C66"/>
    <w:rsid w:val="006F0132"/>
    <w:rsid w:val="007328F8"/>
    <w:rsid w:val="007C17E2"/>
    <w:rsid w:val="00805664"/>
    <w:rsid w:val="00880743"/>
    <w:rsid w:val="00946D95"/>
    <w:rsid w:val="009F43C8"/>
    <w:rsid w:val="00AA3843"/>
    <w:rsid w:val="00BF6BBB"/>
    <w:rsid w:val="00C967F0"/>
    <w:rsid w:val="00D67C05"/>
    <w:rsid w:val="00D83BA3"/>
    <w:rsid w:val="00DB1BF1"/>
    <w:rsid w:val="00DE40AB"/>
    <w:rsid w:val="00E158D9"/>
    <w:rsid w:val="00F52AA6"/>
    <w:rsid w:val="00F8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13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0132"/>
    <w:pPr>
      <w:keepNext/>
      <w:outlineLvl w:val="0"/>
    </w:pPr>
    <w:rPr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0132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6F0132"/>
    <w:pPr>
      <w:jc w:val="center"/>
    </w:pPr>
    <w:rPr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0132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6F013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1</Pages>
  <Words>152</Words>
  <Characters>871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kadry_15</cp:lastModifiedBy>
  <cp:revision>17</cp:revision>
  <cp:lastPrinted>2015-06-03T06:40:00Z</cp:lastPrinted>
  <dcterms:created xsi:type="dcterms:W3CDTF">2015-02-24T06:45:00Z</dcterms:created>
  <dcterms:modified xsi:type="dcterms:W3CDTF">2016-07-20T05:44:00Z</dcterms:modified>
</cp:coreProperties>
</file>